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>Maths lesson 1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6774B3" w:rsidRDefault="006774B3" w:rsidP="00CB3E43">
      <w:pPr>
        <w:rPr>
          <w:rFonts w:asciiTheme="majorHAnsi" w:hAnsiTheme="majorHAnsi" w:cstheme="majorHAnsi"/>
          <w:u w:val="single"/>
        </w:rPr>
      </w:pPr>
      <w:r>
        <w:rPr>
          <w:noProof/>
        </w:rPr>
        <w:drawing>
          <wp:inline distT="0" distB="0" distL="0" distR="0" wp14:anchorId="61AD1626" wp14:editId="2E4317FD">
            <wp:extent cx="3638550" cy="268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42957" cy="2693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74B3" w:rsidRDefault="006774B3" w:rsidP="00CB3E43">
      <w:pPr>
        <w:rPr>
          <w:rFonts w:asciiTheme="majorHAnsi" w:hAnsiTheme="majorHAnsi" w:cstheme="majorHAnsi"/>
          <w:u w:val="single"/>
        </w:rPr>
      </w:pP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2.</w:t>
      </w:r>
    </w:p>
    <w:p w:rsidR="006774B3" w:rsidRDefault="006774B3" w:rsidP="00CB3E43">
      <w:pPr>
        <w:rPr>
          <w:rFonts w:asciiTheme="majorHAnsi" w:hAnsiTheme="majorHAnsi" w:cstheme="majorHAnsi"/>
          <w:u w:val="single"/>
        </w:rPr>
      </w:pPr>
      <w:r>
        <w:rPr>
          <w:noProof/>
        </w:rPr>
        <w:drawing>
          <wp:inline distT="0" distB="0" distL="0" distR="0" wp14:anchorId="442189FA" wp14:editId="7CD7C2AF">
            <wp:extent cx="3677307" cy="286674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91806" cy="2878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3.</w:t>
      </w:r>
    </w:p>
    <w:p w:rsidR="006774B3" w:rsidRDefault="006774B3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0C145AA" wp14:editId="0157B38C">
            <wp:extent cx="4543425" cy="12668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6774B3" w:rsidRDefault="00485CF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485CFA" w:rsidRDefault="00D16AF3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2BBB919" wp14:editId="37266EE3">
            <wp:extent cx="4664075" cy="2215515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215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D16AF3" w:rsidRDefault="00D16AF3" w:rsidP="00CB3E43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485CFA" w:rsidRDefault="00485CFA" w:rsidP="00CB3E43">
      <w:pPr>
        <w:rPr>
          <w:noProof/>
        </w:rPr>
      </w:pPr>
      <w:r>
        <w:rPr>
          <w:rFonts w:asciiTheme="majorHAnsi" w:hAnsiTheme="majorHAnsi" w:cstheme="majorHAnsi"/>
          <w:sz w:val="28"/>
        </w:rPr>
        <w:lastRenderedPageBreak/>
        <w:t xml:space="preserve">5. </w:t>
      </w: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3566F61" wp14:editId="650F24F3">
            <wp:extent cx="2171700" cy="20288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6.</w:t>
      </w:r>
    </w:p>
    <w:p w:rsidR="00485CFA" w:rsidRPr="006774B3" w:rsidRDefault="00485CF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1E88637" wp14:editId="6BBA84B8">
            <wp:extent cx="4238625" cy="20669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85CFA" w:rsidRPr="006774B3" w:rsidSect="00CB3E43">
      <w:headerReference w:type="default" r:id="rId13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78D0B5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2</Pages>
  <Words>9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2021-01-18T11:37:00Z</dcterms:created>
  <dcterms:modified xsi:type="dcterms:W3CDTF">2021-01-18T11:52:00Z</dcterms:modified>
</cp:coreProperties>
</file>